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DB2DD1" w14:textId="77777777" w:rsidR="003E217F" w:rsidRDefault="003E217F" w:rsidP="003E217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Reginald BASSET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C798583" w14:textId="77777777" w:rsidR="003E217F" w:rsidRDefault="003E217F" w:rsidP="003E217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Vicar of Pulborough, Sussex. </w:t>
      </w:r>
    </w:p>
    <w:p w14:paraId="6D03E394" w14:textId="77777777" w:rsidR="003E217F" w:rsidRDefault="003E217F" w:rsidP="003E217F">
      <w:pPr>
        <w:rPr>
          <w:rFonts w:ascii="Times New Roman" w:hAnsi="Times New Roman" w:cs="Times New Roman"/>
        </w:rPr>
      </w:pPr>
    </w:p>
    <w:p w14:paraId="493EA1AC" w14:textId="77777777" w:rsidR="003E217F" w:rsidRDefault="003E217F" w:rsidP="003E217F">
      <w:pPr>
        <w:rPr>
          <w:rFonts w:ascii="Times New Roman" w:hAnsi="Times New Roman" w:cs="Times New Roman"/>
        </w:rPr>
      </w:pPr>
    </w:p>
    <w:p w14:paraId="02CD1589" w14:textId="77777777" w:rsidR="003E217F" w:rsidRDefault="003E217F" w:rsidP="003E217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Couper, clerk(q.v.), brought a plaint of debt against him.</w:t>
      </w:r>
    </w:p>
    <w:p w14:paraId="10BFD847" w14:textId="0B509E1F" w:rsidR="003E217F" w:rsidRDefault="003E217F" w:rsidP="003E217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AE36B2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A22453B" w14:textId="77777777" w:rsidR="0024532D" w:rsidRDefault="0024532D" w:rsidP="002453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Sir Simon </w:t>
      </w:r>
      <w:proofErr w:type="spellStart"/>
      <w:r>
        <w:rPr>
          <w:rFonts w:ascii="Times New Roman" w:hAnsi="Times New Roman" w:cs="Times New Roman"/>
        </w:rPr>
        <w:t>Mounford</w:t>
      </w:r>
      <w:proofErr w:type="spellEnd"/>
      <w:r>
        <w:rPr>
          <w:rFonts w:ascii="Times New Roman" w:hAnsi="Times New Roman" w:cs="Times New Roman"/>
        </w:rPr>
        <w:t xml:space="preserve">(q.v.), his wife, Emma(q.v.), John </w:t>
      </w:r>
      <w:proofErr w:type="spellStart"/>
      <w:r>
        <w:rPr>
          <w:rFonts w:ascii="Times New Roman" w:hAnsi="Times New Roman" w:cs="Times New Roman"/>
        </w:rPr>
        <w:t>Fysher</w:t>
      </w:r>
      <w:proofErr w:type="spellEnd"/>
      <w:r>
        <w:rPr>
          <w:rFonts w:ascii="Times New Roman" w:hAnsi="Times New Roman" w:cs="Times New Roman"/>
        </w:rPr>
        <w:t xml:space="preserve">(q.v.) and </w:t>
      </w:r>
    </w:p>
    <w:p w14:paraId="1FC6CF03" w14:textId="77777777" w:rsidR="0024532D" w:rsidRDefault="0024532D" w:rsidP="002453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Braston</w:t>
      </w:r>
      <w:proofErr w:type="spellEnd"/>
      <w:r>
        <w:rPr>
          <w:rFonts w:ascii="Times New Roman" w:hAnsi="Times New Roman" w:cs="Times New Roman"/>
        </w:rPr>
        <w:t>(q.v.) brought a plaint of debt against him and Thomas</w:t>
      </w:r>
    </w:p>
    <w:p w14:paraId="2900731E" w14:textId="77777777" w:rsidR="0024532D" w:rsidRDefault="0024532D" w:rsidP="002453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Basset of </w:t>
      </w:r>
      <w:proofErr w:type="spellStart"/>
      <w:r>
        <w:rPr>
          <w:rFonts w:ascii="Times New Roman" w:hAnsi="Times New Roman" w:cs="Times New Roman"/>
        </w:rPr>
        <w:t>Burpham</w:t>
      </w:r>
      <w:proofErr w:type="spellEnd"/>
      <w:r>
        <w:rPr>
          <w:rFonts w:ascii="Times New Roman" w:hAnsi="Times New Roman" w:cs="Times New Roman"/>
        </w:rPr>
        <w:t>, Surrey(q.v.).</w:t>
      </w:r>
    </w:p>
    <w:p w14:paraId="2ECEAF27" w14:textId="7BF8C9C4" w:rsidR="0024532D" w:rsidRDefault="0024532D" w:rsidP="002453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7" w:history="1">
        <w:r w:rsidRPr="00CF6CE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5A6E6C0" w14:textId="77777777" w:rsidR="0024532D" w:rsidRDefault="0024532D" w:rsidP="0024532D">
      <w:pPr>
        <w:rPr>
          <w:rFonts w:ascii="Times New Roman" w:hAnsi="Times New Roman" w:cs="Times New Roman"/>
        </w:rPr>
      </w:pPr>
    </w:p>
    <w:p w14:paraId="2AD8D56B" w14:textId="77777777" w:rsidR="003E217F" w:rsidRDefault="003E217F" w:rsidP="003E217F">
      <w:pPr>
        <w:rPr>
          <w:rFonts w:ascii="Times New Roman" w:hAnsi="Times New Roman" w:cs="Times New Roman"/>
        </w:rPr>
      </w:pPr>
    </w:p>
    <w:p w14:paraId="5B802823" w14:textId="77777777" w:rsidR="003E217F" w:rsidRDefault="003E217F" w:rsidP="003E217F">
      <w:pPr>
        <w:rPr>
          <w:rFonts w:ascii="Times New Roman" w:hAnsi="Times New Roman" w:cs="Times New Roman"/>
        </w:rPr>
      </w:pPr>
    </w:p>
    <w:p w14:paraId="5E909E61" w14:textId="10463DCD" w:rsidR="003E217F" w:rsidRDefault="003E217F" w:rsidP="003E217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August 2017</w:t>
      </w:r>
    </w:p>
    <w:p w14:paraId="71BD976B" w14:textId="5C3F1C1C" w:rsidR="0024532D" w:rsidRDefault="0024532D" w:rsidP="003E217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December 2018</w:t>
      </w:r>
      <w:bookmarkStart w:id="0" w:name="_GoBack"/>
      <w:bookmarkEnd w:id="0"/>
    </w:p>
    <w:p w14:paraId="6D18DD01" w14:textId="77777777" w:rsidR="006B2F86" w:rsidRPr="00E71FC3" w:rsidRDefault="0024532D" w:rsidP="00E71FC3">
      <w:pPr>
        <w:pStyle w:val="NoSpacing"/>
      </w:pPr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18BBAC" w14:textId="77777777" w:rsidR="003E217F" w:rsidRDefault="003E217F" w:rsidP="00E71FC3">
      <w:r>
        <w:separator/>
      </w:r>
    </w:p>
  </w:endnote>
  <w:endnote w:type="continuationSeparator" w:id="0">
    <w:p w14:paraId="127D30E5" w14:textId="77777777" w:rsidR="003E217F" w:rsidRDefault="003E217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E1C9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E37389" w14:textId="77777777" w:rsidR="003E217F" w:rsidRDefault="003E217F" w:rsidP="00E71FC3">
      <w:r>
        <w:separator/>
      </w:r>
    </w:p>
  </w:footnote>
  <w:footnote w:type="continuationSeparator" w:id="0">
    <w:p w14:paraId="6D881F00" w14:textId="77777777" w:rsidR="003E217F" w:rsidRDefault="003E217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17F"/>
    <w:rsid w:val="001A7C09"/>
    <w:rsid w:val="0024532D"/>
    <w:rsid w:val="003E217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AC6204"/>
  <w15:chartTrackingRefBased/>
  <w15:docId w15:val="{B4A1B8AE-135E-434A-96F7-CCA6C94D7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E217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E217F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453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2017-08-06T21:29:00Z</dcterms:created>
  <dcterms:modified xsi:type="dcterms:W3CDTF">2018-12-27T10:15:00Z</dcterms:modified>
</cp:coreProperties>
</file>